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4F481" w14:textId="77777777" w:rsidR="00187237" w:rsidRDefault="00187237" w:rsidP="00187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MATHEW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fl.1434-5)</w:t>
      </w:r>
    </w:p>
    <w:p w14:paraId="5B44C943" w14:textId="77777777" w:rsidR="00187237" w:rsidRDefault="00187237" w:rsidP="00187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tailor.</w:t>
      </w:r>
    </w:p>
    <w:p w14:paraId="78E9E55B" w14:textId="77777777" w:rsidR="00187237" w:rsidRDefault="00187237" w:rsidP="00187237">
      <w:pPr>
        <w:pStyle w:val="NoSpacing"/>
        <w:rPr>
          <w:rFonts w:cs="Times New Roman"/>
          <w:szCs w:val="24"/>
        </w:rPr>
      </w:pPr>
    </w:p>
    <w:p w14:paraId="4010C1FB" w14:textId="77777777" w:rsidR="00187237" w:rsidRDefault="00187237" w:rsidP="00187237">
      <w:pPr>
        <w:pStyle w:val="NoSpacing"/>
        <w:rPr>
          <w:rFonts w:cs="Times New Roman"/>
          <w:szCs w:val="24"/>
        </w:rPr>
      </w:pPr>
    </w:p>
    <w:p w14:paraId="5DEE7FA4" w14:textId="77777777" w:rsidR="00187237" w:rsidRDefault="00187237" w:rsidP="00187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1434-5</w:t>
      </w:r>
      <w:r>
        <w:rPr>
          <w:rFonts w:cs="Times New Roman"/>
          <w:szCs w:val="24"/>
        </w:rPr>
        <w:tab/>
        <w:t>He became apprenticed to John Langwith of London, tailor(q.v.).</w:t>
      </w:r>
    </w:p>
    <w:p w14:paraId="21A39F08" w14:textId="77777777" w:rsidR="00187237" w:rsidRDefault="00187237" w:rsidP="00187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(Ricardian XIII p.40 n.7)</w:t>
      </w:r>
    </w:p>
    <w:p w14:paraId="1D18B154" w14:textId="77777777" w:rsidR="00187237" w:rsidRDefault="00187237" w:rsidP="00187237">
      <w:pPr>
        <w:pStyle w:val="NoSpacing"/>
        <w:rPr>
          <w:rFonts w:cs="Times New Roman"/>
          <w:szCs w:val="24"/>
        </w:rPr>
      </w:pPr>
    </w:p>
    <w:p w14:paraId="57579890" w14:textId="77777777" w:rsidR="00187237" w:rsidRDefault="00187237" w:rsidP="00187237">
      <w:pPr>
        <w:pStyle w:val="NoSpacing"/>
        <w:rPr>
          <w:rFonts w:cs="Times New Roman"/>
          <w:szCs w:val="24"/>
        </w:rPr>
      </w:pPr>
    </w:p>
    <w:p w14:paraId="5684BD3A" w14:textId="77777777" w:rsidR="00187237" w:rsidRDefault="00187237" w:rsidP="00187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January 2025</w:t>
      </w:r>
    </w:p>
    <w:p w14:paraId="6656A24C" w14:textId="77777777" w:rsidR="00BA00AB" w:rsidRPr="00187237" w:rsidRDefault="00BA00AB" w:rsidP="00187237"/>
    <w:sectPr w:rsidR="00BA00AB" w:rsidRPr="001872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42F54" w14:textId="77777777" w:rsidR="00187237" w:rsidRDefault="00187237" w:rsidP="009139A6">
      <w:r>
        <w:separator/>
      </w:r>
    </w:p>
  </w:endnote>
  <w:endnote w:type="continuationSeparator" w:id="0">
    <w:p w14:paraId="3D665677" w14:textId="77777777" w:rsidR="00187237" w:rsidRDefault="001872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D1A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A24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598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30B39" w14:textId="77777777" w:rsidR="00187237" w:rsidRDefault="00187237" w:rsidP="009139A6">
      <w:r>
        <w:separator/>
      </w:r>
    </w:p>
  </w:footnote>
  <w:footnote w:type="continuationSeparator" w:id="0">
    <w:p w14:paraId="68B856AB" w14:textId="77777777" w:rsidR="00187237" w:rsidRDefault="001872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B8F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820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C5F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237"/>
    <w:rsid w:val="000666E0"/>
    <w:rsid w:val="0018723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DCC49"/>
  <w15:chartTrackingRefBased/>
  <w15:docId w15:val="{DDCCDAF1-5C82-492E-8478-5C0D078C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2025-01-06T20:09:00Z</dcterms:created>
  <dcterms:modified xsi:type="dcterms:W3CDTF">2025-01-06T20:10:00Z</dcterms:modified>
</cp:coreProperties>
</file>